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Stockton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Stockton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Stockton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Stockton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Stockton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Stockton West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Stockton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Stockton West is estimated to be </w:t>
      </w:r>
      <w:r w:rsidRPr="00773DF7">
        <w:rPr>
          <w:rFonts w:ascii="Libre Franklin Light" w:eastAsia="Times New Roman" w:hAnsi="Libre Franklin Light" w:cs="Calibri Light"/>
          <w:b/>
          <w:bCs/>
          <w:color w:val="C45911" w:themeColor="accent2" w:themeShade="BF"/>
        </w:rPr>
        <w:t xml:space="preserve">£1,163,445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Stockton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Stockton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Stockton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Stockton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ckton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Stockton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ckton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Stockton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Stockton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ckton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Stockton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Stockton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Stockton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Stockton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Stockton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Stockton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£1,163,445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Stockton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£391,909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£28,075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£702,138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£1,163,445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Stockton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Stockton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Stockton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Stockton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Stockton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Stockton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Stockton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Stockton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0AC0CE1-806D-4F19-B682-276EB89DE6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